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Wye, Kent, into the</w:t>
      </w: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Orleston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21-181)</w:t>
      </w: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4F62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4F62" w:rsidRPr="00F66400" w:rsidRDefault="00144F62" w:rsidP="00144F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144F6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144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F62" w:rsidRDefault="00144F62" w:rsidP="00564E3C">
      <w:pPr>
        <w:spacing w:after="0" w:line="240" w:lineRule="auto"/>
      </w:pPr>
      <w:r>
        <w:separator/>
      </w:r>
    </w:p>
  </w:endnote>
  <w:endnote w:type="continuationSeparator" w:id="0">
    <w:p w:rsidR="00144F62" w:rsidRDefault="00144F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4F62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F62" w:rsidRDefault="00144F62" w:rsidP="00564E3C">
      <w:pPr>
        <w:spacing w:after="0" w:line="240" w:lineRule="auto"/>
      </w:pPr>
      <w:r>
        <w:separator/>
      </w:r>
    </w:p>
  </w:footnote>
  <w:footnote w:type="continuationSeparator" w:id="0">
    <w:p w:rsidR="00144F62" w:rsidRDefault="00144F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F62"/>
    <w:rsid w:val="00144F6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D1B16"/>
  <w15:chartTrackingRefBased/>
  <w15:docId w15:val="{07CCD662-2232-41EC-9072-26718900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2016-01-07T20:35:00Z</dcterms:created>
  <dcterms:modified xsi:type="dcterms:W3CDTF">2016-01-07T20:36:00Z</dcterms:modified>
</cp:coreProperties>
</file>